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26077" w14:textId="1D0ACA85" w:rsidR="00535962" w:rsidRPr="00F7167E" w:rsidRDefault="00524976">
      <w:r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7E17C05E" wp14:editId="42081B52">
            <wp:simplePos x="0" y="0"/>
            <wp:positionH relativeFrom="margin">
              <wp:align>center</wp:align>
            </wp:positionH>
            <wp:positionV relativeFrom="margin">
              <wp:posOffset>-687705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0C18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7A9F3E1B" wp14:editId="62CEE2DB">
                <wp:simplePos x="0" y="0"/>
                <wp:positionH relativeFrom="column">
                  <wp:posOffset>6577330</wp:posOffset>
                </wp:positionH>
                <wp:positionV relativeFrom="paragraph">
                  <wp:posOffset>-599440</wp:posOffset>
                </wp:positionV>
                <wp:extent cx="2442845" cy="802640"/>
                <wp:effectExtent l="0" t="0" r="0" b="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42845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9F4F656" w14:textId="38B21DC5" w:rsidR="006B202F" w:rsidRPr="00535962" w:rsidRDefault="009B3552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FIDEICOMISO-</w:t>
                                    </w:r>
                                    <w:r w:rsidR="00C535E1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C535E1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-2025-00</w:t>
                                    </w:r>
                                    <w:r w:rsidR="00C535E1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DD3C9E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91A756F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9F3E1B" id="Group 21" o:spid="_x0000_s1026" style="position:absolute;margin-left:517.9pt;margin-top:-47.2pt;width:192.3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9F4F656" w14:textId="38B21DC5" w:rsidR="006B202F" w:rsidRPr="00535962" w:rsidRDefault="009B3552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FIDEICOMISO-</w:t>
                              </w:r>
                              <w:r w:rsidR="00C535E1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C535E1">
                                <w:rPr>
                                  <w:rStyle w:val="Style2"/>
                                </w:rPr>
                                <w:t>CM</w:t>
                              </w:r>
                              <w:r>
                                <w:rPr>
                                  <w:rStyle w:val="Style2"/>
                                </w:rPr>
                                <w:t>-2025-00</w:t>
                              </w:r>
                              <w:r w:rsidR="00C535E1">
                                <w:rPr>
                                  <w:rStyle w:val="Style2"/>
                                </w:rPr>
                                <w:t>1</w:t>
                              </w:r>
                              <w:r w:rsidR="00DD3C9E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91A756F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70C1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560F8C" wp14:editId="3902CC0B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34DA053" w14:textId="7A5A9633" w:rsidR="00BC61BD" w:rsidRPr="00BC61BD" w:rsidRDefault="009B355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B355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0411BFE" wp14:editId="77122E02">
                                      <wp:extent cx="828675" cy="657225"/>
                                      <wp:effectExtent l="0" t="0" r="9525" b="9525"/>
                                      <wp:docPr id="12" name="Imagen 11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3A4AE469-E7A6-4A74-8B73-297DE938FA50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2" name="Imagen 11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3A4AE469-E7A6-4A74-8B73-297DE938FA50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28675" cy="6572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560F8C" id="Text Box 2" o:spid="_x0000_s1031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zH2ms3QAAAAoBAAAPAAAAAAAAAAAAAAAAAD4EAABkcnMvZG93bnJldi54bWxQ&#10;SwUGAAAAAAQABADzAAAASA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34DA053" w14:textId="7A5A9633" w:rsidR="00BC61BD" w:rsidRPr="00BC61BD" w:rsidRDefault="009B3552">
                          <w:pPr>
                            <w:rPr>
                              <w:lang w:val="en-US"/>
                            </w:rPr>
                          </w:pPr>
                          <w:r w:rsidRPr="009B3552">
                            <w:rPr>
                              <w:noProof/>
                            </w:rPr>
                            <w:drawing>
                              <wp:inline distT="0" distB="0" distL="0" distR="0" wp14:anchorId="00411BFE" wp14:editId="77122E02">
                                <wp:extent cx="828675" cy="657225"/>
                                <wp:effectExtent l="0" t="0" r="9525" b="9525"/>
                                <wp:docPr id="12" name="Imagen 11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3A4AE469-E7A6-4A74-8B73-297DE938FA50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2" name="Imagen 11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3A4AE469-E7A6-4A74-8B73-297DE938FA50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28675" cy="65722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70C1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A1E8041" wp14:editId="1D4BCDDA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CB8349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1E8041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5BCB8349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789B6E9F" w14:textId="3555DC7B" w:rsidR="00535962" w:rsidRPr="00535962" w:rsidRDefault="00670C1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F2B0D91" wp14:editId="14CE7A53">
                <wp:simplePos x="0" y="0"/>
                <wp:positionH relativeFrom="column">
                  <wp:posOffset>3781425</wp:posOffset>
                </wp:positionH>
                <wp:positionV relativeFrom="paragraph">
                  <wp:posOffset>7620</wp:posOffset>
                </wp:positionV>
                <wp:extent cx="1446530" cy="352425"/>
                <wp:effectExtent l="0" t="0" r="1270" b="952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0C60DF65" w14:textId="3F4D2688" w:rsidR="002E1412" w:rsidRPr="009B3552" w:rsidRDefault="009B3552">
                                <w:pPr>
                                  <w:rPr>
                                    <w:rFonts w:ascii="Arial Bold" w:hAnsi="Arial Bold"/>
                                    <w:b/>
                                    <w:spacing w:val="-20"/>
                                    <w:w w:val="90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FIDEICOMISO RD VIAL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2B0D91" id="Text Box 16" o:spid="_x0000_s1033" type="#_x0000_t202" style="position:absolute;margin-left:297.75pt;margin-top:.6pt;width:113.9pt;height:27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0C60DF65" w14:textId="3F4D2688" w:rsidR="002E1412" w:rsidRPr="009B3552" w:rsidRDefault="009B3552">
                          <w:pPr>
                            <w:rPr>
                              <w:rFonts w:ascii="Arial Bold" w:hAnsi="Arial Bold"/>
                              <w:b/>
                              <w:spacing w:val="-20"/>
                              <w:w w:val="90"/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Style6"/>
                            </w:rPr>
                            <w:t>FIDEICOMISO RD VIAL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1B41FE3" wp14:editId="6E43F135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5AD920" w14:textId="405E8811" w:rsidR="0026335F" w:rsidRPr="0026335F" w:rsidRDefault="00DD3C9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4-08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8669A">
                                  <w:rPr>
                                    <w:rStyle w:val="Style5"/>
                                    <w:lang w:val="es-DO"/>
                                  </w:rPr>
                                  <w:t>08 de abril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B41FE3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365AD920" w14:textId="405E8811" w:rsidR="0026335F" w:rsidRPr="0026335F" w:rsidRDefault="006349A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4-08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8669A">
                            <w:rPr>
                              <w:rStyle w:val="Style5"/>
                              <w:lang w:val="es-DO"/>
                            </w:rPr>
                            <w:t>08 de abril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DEFCF35" w14:textId="29706FEE" w:rsidR="00535962" w:rsidRDefault="00670C1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6380162" wp14:editId="6A611506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24722E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80162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3624722E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D99F61A" wp14:editId="3BEA1328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D9E27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99F61A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54D9E27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3ED116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C24F19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01615D75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F4B1026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4DB72F96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4E7B06F2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07A97229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0A8D56D4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6B48C4E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61B5B89D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137846F7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084722BD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2C0C583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70A03E18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568CC48A" w14:textId="77777777" w:rsidTr="00B55C91">
        <w:tc>
          <w:tcPr>
            <w:tcW w:w="1101" w:type="dxa"/>
          </w:tcPr>
          <w:p w14:paraId="60C63ED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3066930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6A235F3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6A089B7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7421AC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E0ADEC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3211238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607870B9" w14:textId="77777777" w:rsidTr="00B55C91">
        <w:tc>
          <w:tcPr>
            <w:tcW w:w="1101" w:type="dxa"/>
          </w:tcPr>
          <w:p w14:paraId="715CBB7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0D8FF20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6645133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02FF1DE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02B7A4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EFF526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540860D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20B3FC0" w14:textId="77777777" w:rsidTr="00B55C91">
        <w:tc>
          <w:tcPr>
            <w:tcW w:w="1101" w:type="dxa"/>
          </w:tcPr>
          <w:p w14:paraId="078947C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38930CE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C621C6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5AE8A79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A72DFD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4012E1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0C52080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301B23EA" w14:textId="77777777" w:rsidTr="00B55C91">
        <w:tc>
          <w:tcPr>
            <w:tcW w:w="1101" w:type="dxa"/>
          </w:tcPr>
          <w:p w14:paraId="4499739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4DF4C66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426BD64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3E0917F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DEA6B2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51E798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1D285A4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1384BEB" w14:textId="77777777" w:rsidTr="00B55C91">
        <w:tc>
          <w:tcPr>
            <w:tcW w:w="1101" w:type="dxa"/>
          </w:tcPr>
          <w:p w14:paraId="1C3D999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023AA1B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1E5B554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30E3768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1474C4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745DF7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5E9B91E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3C09A1C0" w14:textId="77777777" w:rsidTr="00B55C91">
        <w:trPr>
          <w:trHeight w:val="415"/>
        </w:trPr>
        <w:tc>
          <w:tcPr>
            <w:tcW w:w="1101" w:type="dxa"/>
          </w:tcPr>
          <w:p w14:paraId="37C52E6B" w14:textId="77777777" w:rsidR="006E45AC" w:rsidRPr="006E45AC" w:rsidRDefault="006E45AC" w:rsidP="003805A6"/>
        </w:tc>
        <w:tc>
          <w:tcPr>
            <w:tcW w:w="1132" w:type="dxa"/>
          </w:tcPr>
          <w:p w14:paraId="2292939E" w14:textId="77777777" w:rsidR="006E45AC" w:rsidRPr="006E45AC" w:rsidRDefault="006E45AC" w:rsidP="003805A6"/>
        </w:tc>
        <w:tc>
          <w:tcPr>
            <w:tcW w:w="3971" w:type="dxa"/>
          </w:tcPr>
          <w:p w14:paraId="6C35D895" w14:textId="77777777" w:rsidR="006E45AC" w:rsidRPr="006E45AC" w:rsidRDefault="006E45AC" w:rsidP="003805A6"/>
        </w:tc>
        <w:tc>
          <w:tcPr>
            <w:tcW w:w="1417" w:type="dxa"/>
          </w:tcPr>
          <w:p w14:paraId="68C2B134" w14:textId="77777777" w:rsidR="006E45AC" w:rsidRPr="006E45AC" w:rsidRDefault="006E45AC" w:rsidP="003805A6"/>
        </w:tc>
        <w:tc>
          <w:tcPr>
            <w:tcW w:w="1418" w:type="dxa"/>
          </w:tcPr>
          <w:p w14:paraId="10151972" w14:textId="77777777" w:rsidR="006E45AC" w:rsidRPr="006E45AC" w:rsidRDefault="006E45AC" w:rsidP="003805A6"/>
        </w:tc>
        <w:tc>
          <w:tcPr>
            <w:tcW w:w="4961" w:type="dxa"/>
          </w:tcPr>
          <w:p w14:paraId="147DE011" w14:textId="77777777" w:rsidR="006E45AC" w:rsidRPr="006E45AC" w:rsidRDefault="006E45AC" w:rsidP="003805A6"/>
        </w:tc>
      </w:tr>
      <w:tr w:rsidR="006E45AC" w:rsidRPr="006E45AC" w14:paraId="0735B8F5" w14:textId="77777777" w:rsidTr="00B55C91">
        <w:trPr>
          <w:trHeight w:val="373"/>
        </w:trPr>
        <w:tc>
          <w:tcPr>
            <w:tcW w:w="1101" w:type="dxa"/>
          </w:tcPr>
          <w:p w14:paraId="588F17B8" w14:textId="77777777" w:rsidR="006E45AC" w:rsidRPr="006E45AC" w:rsidRDefault="006E45AC" w:rsidP="003805A6"/>
        </w:tc>
        <w:tc>
          <w:tcPr>
            <w:tcW w:w="1132" w:type="dxa"/>
          </w:tcPr>
          <w:p w14:paraId="048DC6F0" w14:textId="77777777" w:rsidR="006E45AC" w:rsidRPr="006E45AC" w:rsidRDefault="006E45AC" w:rsidP="003805A6"/>
        </w:tc>
        <w:tc>
          <w:tcPr>
            <w:tcW w:w="3971" w:type="dxa"/>
          </w:tcPr>
          <w:p w14:paraId="4E15978A" w14:textId="77777777" w:rsidR="006E45AC" w:rsidRPr="006E45AC" w:rsidRDefault="006E45AC" w:rsidP="003805A6"/>
        </w:tc>
        <w:tc>
          <w:tcPr>
            <w:tcW w:w="1417" w:type="dxa"/>
          </w:tcPr>
          <w:p w14:paraId="2D63655F" w14:textId="77777777" w:rsidR="006E45AC" w:rsidRPr="006E45AC" w:rsidRDefault="006E45AC" w:rsidP="003805A6"/>
        </w:tc>
        <w:tc>
          <w:tcPr>
            <w:tcW w:w="1418" w:type="dxa"/>
          </w:tcPr>
          <w:p w14:paraId="5934B7FD" w14:textId="77777777" w:rsidR="006E45AC" w:rsidRPr="006E45AC" w:rsidRDefault="006E45AC" w:rsidP="003805A6"/>
        </w:tc>
        <w:tc>
          <w:tcPr>
            <w:tcW w:w="4961" w:type="dxa"/>
          </w:tcPr>
          <w:p w14:paraId="568353E1" w14:textId="77777777" w:rsidR="006E45AC" w:rsidRPr="006E45AC" w:rsidRDefault="006E45AC" w:rsidP="003805A6"/>
        </w:tc>
      </w:tr>
    </w:tbl>
    <w:p w14:paraId="330536CB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13CE87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14E70782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318F8" w14:textId="77777777" w:rsidR="009B42B9" w:rsidRDefault="009B42B9" w:rsidP="001007E7">
      <w:pPr>
        <w:spacing w:after="0" w:line="240" w:lineRule="auto"/>
      </w:pPr>
      <w:r>
        <w:separator/>
      </w:r>
    </w:p>
  </w:endnote>
  <w:endnote w:type="continuationSeparator" w:id="0">
    <w:p w14:paraId="2AEC41AA" w14:textId="77777777" w:rsidR="009B42B9" w:rsidRDefault="009B42B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275EC" w14:textId="15CF7DEF" w:rsidR="001007E7" w:rsidRDefault="00670C18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818D7F5" wp14:editId="5C431D7F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31DEC0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C3B5181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4AB28EF7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3F23700C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8D7F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4831DEC0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C3B5181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4AB28EF7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3F23700C" w14:textId="77777777" w:rsidR="00807015" w:rsidRDefault="00807015"/>
                </w:txbxContent>
              </v:textbox>
            </v:shape>
          </w:pict>
        </mc:Fallback>
      </mc:AlternateContent>
    </w:r>
  </w:p>
  <w:p w14:paraId="7EF2BCB1" w14:textId="6677D69E" w:rsidR="001007E7" w:rsidRDefault="00670C1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C21B390" wp14:editId="7CC32BE4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55282311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FDA3A5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C21B390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69FDA3A5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3F261D2" wp14:editId="149F8C35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413DC9F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A79BF5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AEC97F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B74D2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CB3EA" w14:textId="77777777" w:rsidR="009B42B9" w:rsidRDefault="009B42B9" w:rsidP="001007E7">
      <w:pPr>
        <w:spacing w:after="0" w:line="240" w:lineRule="auto"/>
      </w:pPr>
      <w:r>
        <w:separator/>
      </w:r>
    </w:p>
  </w:footnote>
  <w:footnote w:type="continuationSeparator" w:id="0">
    <w:p w14:paraId="7676FA43" w14:textId="77777777" w:rsidR="009B42B9" w:rsidRDefault="009B42B9" w:rsidP="001007E7">
      <w:pPr>
        <w:spacing w:after="0" w:line="240" w:lineRule="auto"/>
      </w:pPr>
      <w:r>
        <w:continuationSeparator/>
      </w:r>
    </w:p>
  </w:footnote>
  <w:footnote w:id="1">
    <w:p w14:paraId="47D29BB4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75AC290C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7794E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13F64"/>
    <w:rsid w:val="002162B3"/>
    <w:rsid w:val="00253DBA"/>
    <w:rsid w:val="0026335F"/>
    <w:rsid w:val="002823F7"/>
    <w:rsid w:val="002E1412"/>
    <w:rsid w:val="002E6B9A"/>
    <w:rsid w:val="00314023"/>
    <w:rsid w:val="00321472"/>
    <w:rsid w:val="00332B0B"/>
    <w:rsid w:val="003D160E"/>
    <w:rsid w:val="00410707"/>
    <w:rsid w:val="0042490F"/>
    <w:rsid w:val="004564FE"/>
    <w:rsid w:val="00462024"/>
    <w:rsid w:val="00466B9C"/>
    <w:rsid w:val="004D45A8"/>
    <w:rsid w:val="00521233"/>
    <w:rsid w:val="00524976"/>
    <w:rsid w:val="00535962"/>
    <w:rsid w:val="00587691"/>
    <w:rsid w:val="00611A07"/>
    <w:rsid w:val="0062592A"/>
    <w:rsid w:val="00626D0C"/>
    <w:rsid w:val="006349A9"/>
    <w:rsid w:val="006506D0"/>
    <w:rsid w:val="00651E48"/>
    <w:rsid w:val="006709BC"/>
    <w:rsid w:val="00670C18"/>
    <w:rsid w:val="00691C64"/>
    <w:rsid w:val="006A7183"/>
    <w:rsid w:val="006B202F"/>
    <w:rsid w:val="006D38F2"/>
    <w:rsid w:val="006E45AC"/>
    <w:rsid w:val="006F28AA"/>
    <w:rsid w:val="00721F4E"/>
    <w:rsid w:val="00725091"/>
    <w:rsid w:val="00780880"/>
    <w:rsid w:val="007B50A1"/>
    <w:rsid w:val="007B6F6F"/>
    <w:rsid w:val="00806C78"/>
    <w:rsid w:val="00807015"/>
    <w:rsid w:val="00831319"/>
    <w:rsid w:val="00845FCE"/>
    <w:rsid w:val="00850351"/>
    <w:rsid w:val="00862F3E"/>
    <w:rsid w:val="00890C5D"/>
    <w:rsid w:val="00896EBD"/>
    <w:rsid w:val="008B3AE5"/>
    <w:rsid w:val="008D7889"/>
    <w:rsid w:val="0098669A"/>
    <w:rsid w:val="009B3552"/>
    <w:rsid w:val="009B42B9"/>
    <w:rsid w:val="00A16099"/>
    <w:rsid w:val="00A640BD"/>
    <w:rsid w:val="00AD7919"/>
    <w:rsid w:val="00AF5214"/>
    <w:rsid w:val="00B02129"/>
    <w:rsid w:val="00B227FF"/>
    <w:rsid w:val="00B44717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D76F5"/>
    <w:rsid w:val="00BE4CA7"/>
    <w:rsid w:val="00C013EE"/>
    <w:rsid w:val="00C02FF8"/>
    <w:rsid w:val="00C078CB"/>
    <w:rsid w:val="00C22DBE"/>
    <w:rsid w:val="00C535E1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8704D"/>
    <w:rsid w:val="00D90D49"/>
    <w:rsid w:val="00DC5D96"/>
    <w:rsid w:val="00DD3C9E"/>
    <w:rsid w:val="00DD4F3E"/>
    <w:rsid w:val="00E064AD"/>
    <w:rsid w:val="00E124CB"/>
    <w:rsid w:val="00E13E55"/>
    <w:rsid w:val="00E3426A"/>
    <w:rsid w:val="00E82D3B"/>
    <w:rsid w:val="00E84B53"/>
    <w:rsid w:val="00EA40CE"/>
    <w:rsid w:val="00EA7406"/>
    <w:rsid w:val="00EC1878"/>
    <w:rsid w:val="00EC6CDA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6E3AAA3E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127e861207497bbd15e234a813c0e46a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c2ad5618f9fc5fba38f0a5faf0c8fb04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70dc93-70e9-41fb-93ca-13ef9c8a8773" xsi:nil="true"/>
    <lcf76f155ced4ddcb4097134ff3c332f xmlns="16325689-9114-4b04-abb2-e5abd70e84a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ADB2B4-25E4-4CDB-942D-B2E930AE6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B7EA37-508D-447D-9995-D0A2832BDEAA}">
  <ds:schemaRefs>
    <ds:schemaRef ds:uri="http://schemas.microsoft.com/office/2006/metadata/properties"/>
    <ds:schemaRef ds:uri="http://schemas.microsoft.com/office/infopath/2007/PartnerControls"/>
    <ds:schemaRef ds:uri="7570dc93-70e9-41fb-93ca-13ef9c8a8773"/>
    <ds:schemaRef ds:uri="16325689-9114-4b04-abb2-e5abd70e84ae"/>
    <ds:schemaRef ds:uri="589ead14-53e7-4ce8-bb2a-9834dda6efd4"/>
    <ds:schemaRef ds:uri="95c0f2d2-7358-4023-87d6-52b206aa78d5"/>
  </ds:schemaRefs>
</ds:datastoreItem>
</file>

<file path=customXml/itemProps4.xml><?xml version="1.0" encoding="utf-8"?>
<ds:datastoreItem xmlns:ds="http://schemas.openxmlformats.org/officeDocument/2006/customXml" ds:itemID="{AC590AB9-3A7D-40DA-9F18-54C7F8BC58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2</TotalTime>
  <Pages>1</Pages>
  <Words>59</Words>
  <Characters>355</Characters>
  <Application>Microsoft Office Word</Application>
  <DocSecurity>0</DocSecurity>
  <Lines>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Angela Mary Linares</cp:lastModifiedBy>
  <cp:revision>11</cp:revision>
  <cp:lastPrinted>2011-03-04T18:41:00Z</cp:lastPrinted>
  <dcterms:created xsi:type="dcterms:W3CDTF">2025-04-02T18:30:00Z</dcterms:created>
  <dcterms:modified xsi:type="dcterms:W3CDTF">2025-10-21T13:39:00Z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